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EBFA0" w14:textId="65933A99" w:rsidR="00790720" w:rsidRPr="00022932" w:rsidRDefault="00AA2E1F" w:rsidP="00206DEE">
      <w:pPr>
        <w:pStyle w:val="Heading1"/>
        <w:rPr>
          <w:rFonts w:cs="Arial"/>
          <w:color w:val="FF0000"/>
          <w:sz w:val="44"/>
          <w:szCs w:val="44"/>
        </w:rPr>
      </w:pPr>
      <w:r>
        <w:rPr>
          <w:rFonts w:cs="Arial"/>
          <w:sz w:val="44"/>
          <w:szCs w:val="44"/>
        </w:rPr>
        <w:t xml:space="preserve">Assessing the </w:t>
      </w:r>
      <w:r w:rsidR="00BF2C67">
        <w:rPr>
          <w:rFonts w:cs="Arial"/>
          <w:sz w:val="44"/>
          <w:szCs w:val="44"/>
        </w:rPr>
        <w:t>Do My Food Choices Matter?</w:t>
      </w:r>
      <w:r w:rsidR="007526C4" w:rsidRPr="00022932">
        <w:rPr>
          <w:rFonts w:cs="Arial"/>
          <w:sz w:val="44"/>
          <w:szCs w:val="44"/>
        </w:rPr>
        <w:t xml:space="preserve"> </w:t>
      </w:r>
      <w:r w:rsidR="00361172">
        <w:rPr>
          <w:rFonts w:cs="Arial"/>
          <w:sz w:val="44"/>
          <w:szCs w:val="44"/>
        </w:rPr>
        <w:t>Worksheet</w:t>
      </w:r>
    </w:p>
    <w:p w14:paraId="673E20B7" w14:textId="051CE839" w:rsidR="00762064" w:rsidRDefault="00762064" w:rsidP="00762064">
      <w:r>
        <w:t>We saw in the reading that the living things in the ecosystems that produce our food don’t contribute to a net change in the amount of carbon dioxide in the atmosphere.  They simply recycle the carbon moving it back and forth between inorganic carbon in the form CO</w:t>
      </w:r>
      <w:r w:rsidRPr="00BE29CB">
        <w:rPr>
          <w:vertAlign w:val="subscript"/>
        </w:rPr>
        <w:t>2</w:t>
      </w:r>
      <w:r>
        <w:t xml:space="preserve"> in the atmosphere and organic carbon in the food chain. </w:t>
      </w:r>
      <w:r w:rsidR="00AA2E1F">
        <w:t>However,</w:t>
      </w:r>
      <w:r>
        <w:t xml:space="preserve"> we also saw that people move carbon into the atmosphere when they use fossil fuels to power machines and vehicles to develop manage and harvest the ecosystems and transport and process the food. </w:t>
      </w:r>
      <w:r w:rsidRPr="00E33927">
        <w:t>Carbon footprints are measures of this net movement of carbon into the atmosphere</w:t>
      </w:r>
      <w:r>
        <w:t xml:space="preserve"> when a product is made and used</w:t>
      </w:r>
      <w:r w:rsidRPr="00E33927">
        <w:t>.</w:t>
      </w:r>
      <w:r>
        <w:t xml:space="preserve"> </w:t>
      </w:r>
      <w:r w:rsidR="00AA2E1F">
        <w:t>So,</w:t>
      </w:r>
      <w:r>
        <w:t xml:space="preserve"> one way to look at the environmental impact of your burrito choices is to compare the carbon footprints of each type of burrito. </w:t>
      </w:r>
    </w:p>
    <w:p w14:paraId="557A0590" w14:textId="77777777" w:rsidR="00762064" w:rsidRDefault="00762064" w:rsidP="00762064">
      <w:r>
        <w:t xml:space="preserve">Use the online carbon footprint calculator - </w:t>
      </w:r>
      <w:hyperlink r:id="rId7" w:history="1">
        <w:r w:rsidRPr="001A6017">
          <w:rPr>
            <w:rStyle w:val="Hyperlink"/>
          </w:rPr>
          <w:t>http://www.eatlowcarbon.org/food-scores/</w:t>
        </w:r>
      </w:hyperlink>
    </w:p>
    <w:p w14:paraId="45345388" w14:textId="3A0BABB2" w:rsidR="00762064" w:rsidRDefault="00762064" w:rsidP="00762064">
      <w:r>
        <w:t>to determine the carbon footprint of each type of burrito.  Compare these footprints to some of your favorite foods.</w:t>
      </w:r>
    </w:p>
    <w:p w14:paraId="6C861106" w14:textId="6CC6922B" w:rsidR="00762064" w:rsidRDefault="00762064" w:rsidP="00762064">
      <w:pPr>
        <w:rPr>
          <w:b/>
        </w:rPr>
      </w:pPr>
      <w:r>
        <w:rPr>
          <w:noProof/>
        </w:rPr>
        <mc:AlternateContent>
          <mc:Choice Requires="wps">
            <w:drawing>
              <wp:anchor distT="0" distB="0" distL="114300" distR="114300" simplePos="0" relativeHeight="251659264" behindDoc="0" locked="0" layoutInCell="1" allowOverlap="1" wp14:anchorId="0F1F6C38" wp14:editId="5F9BBFF1">
                <wp:simplePos x="0" y="0"/>
                <wp:positionH relativeFrom="column">
                  <wp:posOffset>3308713</wp:posOffset>
                </wp:positionH>
                <wp:positionV relativeFrom="paragraph">
                  <wp:posOffset>31296</wp:posOffset>
                </wp:positionV>
                <wp:extent cx="2374628" cy="1512751"/>
                <wp:effectExtent l="0" t="0" r="13335" b="36830"/>
                <wp:wrapNone/>
                <wp:docPr id="1" name="Text Box 1"/>
                <wp:cNvGraphicFramePr/>
                <a:graphic xmlns:a="http://schemas.openxmlformats.org/drawingml/2006/main">
                  <a:graphicData uri="http://schemas.microsoft.com/office/word/2010/wordprocessingShape">
                    <wps:wsp>
                      <wps:cNvSpPr txBox="1"/>
                      <wps:spPr>
                        <a:xfrm>
                          <a:off x="0" y="0"/>
                          <a:ext cx="2374628" cy="1512751"/>
                        </a:xfrm>
                        <a:prstGeom prst="rect">
                          <a:avLst/>
                        </a:prstGeom>
                        <a:solidFill>
                          <a:schemeClr val="lt1"/>
                        </a:solidFill>
                        <a:ln w="6350">
                          <a:solidFill>
                            <a:prstClr val="black"/>
                          </a:solidFill>
                        </a:ln>
                      </wps:spPr>
                      <wps:txbx>
                        <w:txbxContent>
                          <w:p w14:paraId="112B6297" w14:textId="77777777" w:rsidR="00762064" w:rsidRDefault="00762064" w:rsidP="00762064">
                            <w:r>
                              <w:t>Grams of CO</w:t>
                            </w:r>
                            <w:r w:rsidRPr="00BE29CB">
                              <w:rPr>
                                <w:vertAlign w:val="subscript"/>
                              </w:rPr>
                              <w:t xml:space="preserve">2 </w:t>
                            </w:r>
                            <w:r>
                              <w:t>equivalents – the amount of carbon dioxide emitted during the production of each food.  If other greenhouses gases are produced, they are tabulated as the amount of CO</w:t>
                            </w:r>
                            <w:r w:rsidRPr="00BE29CB">
                              <w:rPr>
                                <w:vertAlign w:val="subscript"/>
                              </w:rPr>
                              <w:t>2</w:t>
                            </w:r>
                            <w:r>
                              <w:t xml:space="preserve"> that would produce the same amount of warming.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0F1F6C38" id="_x0000_t202" coordsize="21600,21600" o:spt="202" path="m,l,21600r21600,l21600,xe">
                <v:stroke joinstyle="miter"/>
                <v:path gradientshapeok="t" o:connecttype="rect"/>
              </v:shapetype>
              <v:shape id="Text Box 1" o:spid="_x0000_s1026" type="#_x0000_t202" style="position:absolute;margin-left:260.55pt;margin-top:2.45pt;width:187pt;height:11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" fillcolor="white [3201]" strokeweight=".5pt">
                <v:textbox>
                  <w:txbxContent>
                    <w:p w14:paraId="112B6297" w14:textId="77777777" w:rsidR="00762064" w:rsidRDefault="00762064" w:rsidP="00762064">
                      <w:r>
                        <w:t>Grams of CO</w:t>
                      </w:r>
                      <w:r w:rsidRPr="00BE29CB">
                        <w:rPr>
                          <w:vertAlign w:val="subscript"/>
                        </w:rPr>
                        <w:t xml:space="preserve">2 </w:t>
                      </w:r>
                      <w:r>
                        <w:t>equivalents – the amount of carbon dioxide emitted during the production of each food.  If other greenhouses gases are produced, they are tabulated as the amount of CO</w:t>
                      </w:r>
                      <w:r w:rsidRPr="00BE29CB">
                        <w:rPr>
                          <w:vertAlign w:val="subscript"/>
                        </w:rPr>
                        <w:t>2</w:t>
                      </w:r>
                      <w:r>
                        <w:t xml:space="preserve"> that would produce the same amount of warming.</w:t>
                      </w:r>
                    </w:p>
                  </w:txbxContent>
                </v:textbox>
              </v:shape>
            </w:pict>
          </mc:Fallback>
        </mc:AlternateContent>
      </w:r>
    </w:p>
    <w:p w14:paraId="287D3516" w14:textId="666A6050" w:rsidR="00762064" w:rsidRDefault="00762064" w:rsidP="00762064">
      <w:pPr>
        <w:rPr>
          <w:b/>
        </w:rPr>
      </w:pPr>
      <w:r w:rsidRPr="00762064">
        <w:rPr>
          <w:b/>
        </w:rPr>
        <w:t>Carbon footprints of different foods</w:t>
      </w:r>
    </w:p>
    <w:p w14:paraId="53DCCE31" w14:textId="49225172" w:rsidR="00762064" w:rsidRDefault="00762064" w:rsidP="00762064">
      <w:r>
        <w:t>Beef burrito</w:t>
      </w:r>
      <w:r>
        <w:tab/>
      </w:r>
      <w:r>
        <w:tab/>
        <w:t>grams of CO</w:t>
      </w:r>
      <w:r w:rsidRPr="00DD23F2">
        <w:rPr>
          <w:vertAlign w:val="subscript"/>
        </w:rPr>
        <w:t>2</w:t>
      </w:r>
      <w:r>
        <w:t xml:space="preserve"> equivalents</w:t>
      </w:r>
    </w:p>
    <w:p w14:paraId="58DF11E7" w14:textId="571FA768" w:rsidR="00762064" w:rsidRDefault="00762064" w:rsidP="00762064">
      <w:r>
        <w:t>Chicken burrito</w:t>
      </w:r>
      <w:r>
        <w:tab/>
        <w:t>grams of CO</w:t>
      </w:r>
      <w:r w:rsidRPr="00DD23F2">
        <w:rPr>
          <w:vertAlign w:val="subscript"/>
        </w:rPr>
        <w:t>2</w:t>
      </w:r>
      <w:r>
        <w:t xml:space="preserve"> equivalents</w:t>
      </w:r>
    </w:p>
    <w:p w14:paraId="00BEBE89" w14:textId="77777777" w:rsidR="00762064" w:rsidRDefault="00762064" w:rsidP="00762064">
      <w:r>
        <w:t>Bean burrito</w:t>
      </w:r>
      <w:r>
        <w:tab/>
      </w:r>
      <w:r>
        <w:tab/>
        <w:t>grams of CO</w:t>
      </w:r>
      <w:r w:rsidRPr="00DD23F2">
        <w:rPr>
          <w:vertAlign w:val="subscript"/>
        </w:rPr>
        <w:t>2</w:t>
      </w:r>
      <w:r>
        <w:t xml:space="preserve"> equivalents</w:t>
      </w:r>
    </w:p>
    <w:p w14:paraId="51E0BD36" w14:textId="77777777" w:rsidR="00762064" w:rsidRDefault="00762064" w:rsidP="00762064"/>
    <w:p w14:paraId="35C79E0E" w14:textId="77777777" w:rsidR="00762064" w:rsidRDefault="00762064" w:rsidP="00762064"/>
    <w:p w14:paraId="751F6E8B" w14:textId="16B6DCEF" w:rsidR="00762064" w:rsidRDefault="00762064" w:rsidP="00762064">
      <w:r>
        <w:t>Your choice of other food:</w:t>
      </w:r>
    </w:p>
    <w:p w14:paraId="00466AD6" w14:textId="77777777" w:rsidR="00762064" w:rsidRDefault="00762064" w:rsidP="00762064"/>
    <w:tbl>
      <w:tblPr>
        <w:tblStyle w:val="TableGrid"/>
        <w:tblW w:w="0" w:type="auto"/>
        <w:tblLook w:val="04A0" w:firstRow="1" w:lastRow="0" w:firstColumn="1" w:lastColumn="0" w:noHBand="0" w:noVBand="1"/>
      </w:tblPr>
      <w:tblGrid>
        <w:gridCol w:w="4675"/>
        <w:gridCol w:w="4675"/>
      </w:tblGrid>
      <w:tr w:rsidR="00762064" w14:paraId="6F7435F3" w14:textId="77777777" w:rsidTr="004E12A5">
        <w:tc>
          <w:tcPr>
            <w:tcW w:w="4675" w:type="dxa"/>
          </w:tcPr>
          <w:p w14:paraId="79C191AD" w14:textId="77777777" w:rsidR="00762064" w:rsidRDefault="00762064" w:rsidP="004E12A5">
            <w:r>
              <w:t>Food</w:t>
            </w:r>
          </w:p>
        </w:tc>
        <w:tc>
          <w:tcPr>
            <w:tcW w:w="4675" w:type="dxa"/>
          </w:tcPr>
          <w:p w14:paraId="11FE9A5A" w14:textId="77777777" w:rsidR="00762064" w:rsidRDefault="00762064" w:rsidP="004E12A5">
            <w:r>
              <w:t>Carbon footprint (grams of CO</w:t>
            </w:r>
            <w:r w:rsidRPr="00DD23F2">
              <w:rPr>
                <w:vertAlign w:val="subscript"/>
              </w:rPr>
              <w:t>2</w:t>
            </w:r>
            <w:r>
              <w:t xml:space="preserve"> equivalents)</w:t>
            </w:r>
          </w:p>
        </w:tc>
      </w:tr>
      <w:tr w:rsidR="00762064" w14:paraId="5F20BBBB" w14:textId="77777777" w:rsidTr="004E12A5">
        <w:tc>
          <w:tcPr>
            <w:tcW w:w="4675" w:type="dxa"/>
          </w:tcPr>
          <w:p w14:paraId="5846A183" w14:textId="77777777" w:rsidR="00762064" w:rsidRDefault="00762064" w:rsidP="004E12A5"/>
        </w:tc>
        <w:tc>
          <w:tcPr>
            <w:tcW w:w="4675" w:type="dxa"/>
          </w:tcPr>
          <w:p w14:paraId="28AF10B5" w14:textId="77777777" w:rsidR="00762064" w:rsidRDefault="00762064" w:rsidP="004E12A5"/>
        </w:tc>
      </w:tr>
      <w:tr w:rsidR="00762064" w14:paraId="3571F60F" w14:textId="77777777" w:rsidTr="004E12A5">
        <w:tc>
          <w:tcPr>
            <w:tcW w:w="4675" w:type="dxa"/>
          </w:tcPr>
          <w:p w14:paraId="05CED5D2" w14:textId="77777777" w:rsidR="00762064" w:rsidRDefault="00762064" w:rsidP="004E12A5"/>
        </w:tc>
        <w:tc>
          <w:tcPr>
            <w:tcW w:w="4675" w:type="dxa"/>
          </w:tcPr>
          <w:p w14:paraId="6AED8771" w14:textId="77777777" w:rsidR="00762064" w:rsidRDefault="00762064" w:rsidP="004E12A5"/>
        </w:tc>
      </w:tr>
      <w:tr w:rsidR="00762064" w14:paraId="7211C58D" w14:textId="77777777" w:rsidTr="004E12A5">
        <w:tc>
          <w:tcPr>
            <w:tcW w:w="4675" w:type="dxa"/>
          </w:tcPr>
          <w:p w14:paraId="6FF9689A" w14:textId="77777777" w:rsidR="00762064" w:rsidRDefault="00762064" w:rsidP="004E12A5"/>
        </w:tc>
        <w:tc>
          <w:tcPr>
            <w:tcW w:w="4675" w:type="dxa"/>
          </w:tcPr>
          <w:p w14:paraId="4E2EBCE7" w14:textId="77777777" w:rsidR="00762064" w:rsidRDefault="00762064" w:rsidP="004E12A5"/>
        </w:tc>
      </w:tr>
      <w:tr w:rsidR="00762064" w14:paraId="3188E300" w14:textId="77777777" w:rsidTr="004E12A5">
        <w:tc>
          <w:tcPr>
            <w:tcW w:w="4675" w:type="dxa"/>
          </w:tcPr>
          <w:p w14:paraId="2ED4B80C" w14:textId="77777777" w:rsidR="00762064" w:rsidRDefault="00762064" w:rsidP="004E12A5"/>
        </w:tc>
        <w:tc>
          <w:tcPr>
            <w:tcW w:w="4675" w:type="dxa"/>
          </w:tcPr>
          <w:p w14:paraId="31A567B9" w14:textId="77777777" w:rsidR="00762064" w:rsidRDefault="00762064" w:rsidP="004E12A5"/>
        </w:tc>
      </w:tr>
    </w:tbl>
    <w:p w14:paraId="3940234C" w14:textId="54ECCE22" w:rsidR="003E06EF" w:rsidRDefault="003E06EF" w:rsidP="008852FC"/>
    <w:p w14:paraId="376F75CB" w14:textId="4A06CF20" w:rsidR="00762064" w:rsidRDefault="00762064" w:rsidP="008852FC">
      <w:pPr>
        <w:rPr>
          <w:b/>
        </w:rPr>
      </w:pPr>
      <w:r w:rsidRPr="00762064">
        <w:rPr>
          <w:b/>
        </w:rPr>
        <w:t>Patterns</w:t>
      </w:r>
    </w:p>
    <w:p w14:paraId="202F0FD7" w14:textId="3654E56E" w:rsidR="00762064" w:rsidRDefault="00762064" w:rsidP="003807E9">
      <w:pPr>
        <w:spacing w:line="480" w:lineRule="auto"/>
      </w:pPr>
      <w:r w:rsidRPr="00762064">
        <w:t>How would you characterize foods that tend to have small carbon footprints?</w:t>
      </w:r>
    </w:p>
    <w:p w14:paraId="01B8F25D" w14:textId="77777777" w:rsidR="00B51331" w:rsidRPr="00AA2E1F" w:rsidRDefault="00B51331" w:rsidP="00B51331">
      <w:pPr>
        <w:rPr>
          <w:i/>
          <w:color w:val="0000FF"/>
        </w:rPr>
      </w:pPr>
      <w:r w:rsidRPr="00AA2E1F">
        <w:rPr>
          <w:i/>
          <w:color w:val="0000FF"/>
        </w:rPr>
        <w:t>Minimally processed vegetables and fruits tend to have the smallest carbon footprints.</w:t>
      </w:r>
    </w:p>
    <w:p w14:paraId="2F369880" w14:textId="77777777" w:rsidR="00B51331" w:rsidRPr="00743137" w:rsidRDefault="00B51331" w:rsidP="00B51331">
      <w:pPr>
        <w:rPr>
          <w:i/>
          <w:color w:val="0070C0"/>
        </w:rPr>
      </w:pPr>
    </w:p>
    <w:p w14:paraId="160D3601" w14:textId="33B5747C" w:rsidR="00762064" w:rsidRDefault="00762064" w:rsidP="003807E9">
      <w:pPr>
        <w:spacing w:line="480" w:lineRule="auto"/>
      </w:pPr>
      <w:r>
        <w:t>Large carbon footprints?</w:t>
      </w:r>
    </w:p>
    <w:p w14:paraId="7F331014" w14:textId="410592D9" w:rsidR="00B51331" w:rsidRPr="00AA2E1F" w:rsidRDefault="00B51331" w:rsidP="00B51331">
      <w:pPr>
        <w:rPr>
          <w:i/>
          <w:color w:val="0000FF"/>
        </w:rPr>
      </w:pPr>
      <w:r w:rsidRPr="00AA2E1F">
        <w:rPr>
          <w:i/>
          <w:color w:val="0000FF"/>
        </w:rPr>
        <w:t>Foods with lots of animal protein such as meat, cheese, and eggs have the highest carbon footprints. Processed foods have higher carbon footprints than their less processed counterparts.</w:t>
      </w:r>
    </w:p>
    <w:p w14:paraId="5142C541" w14:textId="77777777" w:rsidR="00B51331" w:rsidRDefault="00B51331" w:rsidP="00B51331">
      <w:pPr>
        <w:rPr>
          <w:i/>
          <w:color w:val="0070C0"/>
        </w:rPr>
      </w:pPr>
    </w:p>
    <w:p w14:paraId="0996321F" w14:textId="77777777" w:rsidR="00B51331" w:rsidRDefault="00B51331" w:rsidP="00B51331">
      <w:pPr>
        <w:rPr>
          <w:i/>
          <w:color w:val="0070C0"/>
        </w:rPr>
      </w:pPr>
    </w:p>
    <w:p w14:paraId="620D8B21" w14:textId="77777777" w:rsidR="00B51331" w:rsidRPr="00743137" w:rsidRDefault="00B51331" w:rsidP="00B51331">
      <w:pPr>
        <w:rPr>
          <w:i/>
          <w:color w:val="0070C0"/>
        </w:rPr>
      </w:pPr>
    </w:p>
    <w:p w14:paraId="5F2855CB" w14:textId="7A79722C" w:rsidR="00762064" w:rsidRDefault="00762064" w:rsidP="003807E9">
      <w:pPr>
        <w:spacing w:line="480" w:lineRule="auto"/>
      </w:pPr>
      <w:r>
        <w:t>How would you explain these differences?</w:t>
      </w:r>
    </w:p>
    <w:p w14:paraId="46C71006" w14:textId="2920247B" w:rsidR="00B51331" w:rsidRPr="00AA2E1F" w:rsidRDefault="00B51331" w:rsidP="00B51331">
      <w:pPr>
        <w:rPr>
          <w:i/>
          <w:color w:val="0000FF"/>
        </w:rPr>
      </w:pPr>
      <w:r w:rsidRPr="00AA2E1F">
        <w:rPr>
          <w:i/>
          <w:color w:val="0000FF"/>
        </w:rPr>
        <w:t xml:space="preserve">The higher up a food chain our food comes from, the larger its carbon footprint. Vegetables and fruits which are producers often come from one ecosystem rather than a chain of ecosystems.  Animal products usually come from at least two ecosystems – one that has plants that produce the animal feed and one that raises the animals. </w:t>
      </w:r>
      <w:r w:rsidR="00075898" w:rsidRPr="00AA2E1F">
        <w:rPr>
          <w:i/>
          <w:color w:val="0000FF"/>
        </w:rPr>
        <w:t xml:space="preserve">People use fossil fuels as energy sources for managing each ecosystem and moving products between ecosystems. </w:t>
      </w:r>
      <w:r w:rsidRPr="00AA2E1F">
        <w:rPr>
          <w:i/>
          <w:color w:val="0000FF"/>
        </w:rPr>
        <w:t xml:space="preserve">In addition, every time biomass is treated, processed, or moved, fossil fuels are used as an energy source.  So highly processed foods and foods produced from </w:t>
      </w:r>
      <w:r w:rsidR="00AA2E1F" w:rsidRPr="00AA2E1F">
        <w:rPr>
          <w:i/>
          <w:color w:val="0000FF"/>
        </w:rPr>
        <w:t>multiple ecosystems</w:t>
      </w:r>
      <w:r w:rsidRPr="00AA2E1F">
        <w:rPr>
          <w:i/>
          <w:color w:val="0000FF"/>
        </w:rPr>
        <w:t xml:space="preserve"> tend to require fossil fuels.  </w:t>
      </w:r>
    </w:p>
    <w:p w14:paraId="5DBE8800" w14:textId="77777777" w:rsidR="00B51331" w:rsidRDefault="00B51331" w:rsidP="003807E9">
      <w:pPr>
        <w:spacing w:line="480" w:lineRule="auto"/>
      </w:pPr>
    </w:p>
    <w:p w14:paraId="67649ADE" w14:textId="77777777" w:rsidR="00762064" w:rsidRDefault="00762064" w:rsidP="003871B5">
      <w:r>
        <w:t>Based on the carbon footprints that you found, how many bean cheese burritos have the same carbon footprint as one beef cheese burrito?</w:t>
      </w:r>
    </w:p>
    <w:p w14:paraId="16140F80" w14:textId="77777777" w:rsidR="00B51331" w:rsidRPr="00AA2E1F" w:rsidRDefault="00B51331" w:rsidP="00B51331">
      <w:pPr>
        <w:rPr>
          <w:i/>
          <w:color w:val="0000FF"/>
        </w:rPr>
      </w:pPr>
      <w:bookmarkStart w:id="0" w:name="_GoBack"/>
      <w:r w:rsidRPr="00AA2E1F">
        <w:rPr>
          <w:i/>
          <w:color w:val="0000FF"/>
        </w:rPr>
        <w:t>More than 4</w:t>
      </w:r>
    </w:p>
    <w:bookmarkEnd w:id="0"/>
    <w:p w14:paraId="0AC5A10B" w14:textId="77777777" w:rsidR="00B51331" w:rsidRDefault="00B51331" w:rsidP="003807E9">
      <w:pPr>
        <w:spacing w:line="480" w:lineRule="auto"/>
      </w:pPr>
    </w:p>
    <w:p w14:paraId="48476DDE" w14:textId="77777777" w:rsidR="00762064" w:rsidRDefault="00762064" w:rsidP="003807E9">
      <w:pPr>
        <w:spacing w:line="480" w:lineRule="auto"/>
      </w:pPr>
      <w:r>
        <w:t xml:space="preserve">Which of your favorite foods has a large carbon footprint? Why do you think this is? </w:t>
      </w:r>
    </w:p>
    <w:p w14:paraId="5ABFD26D" w14:textId="77777777" w:rsidR="00B51331" w:rsidRDefault="00B51331" w:rsidP="003807E9">
      <w:pPr>
        <w:spacing w:line="480" w:lineRule="auto"/>
      </w:pPr>
    </w:p>
    <w:p w14:paraId="16C3F276" w14:textId="77777777" w:rsidR="00762064" w:rsidRDefault="00762064" w:rsidP="003807E9">
      <w:pPr>
        <w:spacing w:line="480" w:lineRule="auto"/>
      </w:pPr>
      <w:r>
        <w:t>Which of your favorite foods has a small carbon footprint? Why do you think this is?</w:t>
      </w:r>
    </w:p>
    <w:p w14:paraId="4C7E874B" w14:textId="77777777" w:rsidR="00762064" w:rsidRDefault="00762064" w:rsidP="003807E9">
      <w:pPr>
        <w:spacing w:line="480" w:lineRule="auto"/>
      </w:pPr>
    </w:p>
    <w:p w14:paraId="13DD8148" w14:textId="77777777" w:rsidR="00762064" w:rsidRPr="00762064" w:rsidRDefault="00762064" w:rsidP="003807E9">
      <w:pPr>
        <w:spacing w:line="480" w:lineRule="auto"/>
      </w:pPr>
    </w:p>
    <w:p w14:paraId="0244EB6D" w14:textId="77777777" w:rsidR="00762064" w:rsidRPr="00762064" w:rsidRDefault="00762064" w:rsidP="003807E9">
      <w:pPr>
        <w:spacing w:line="480" w:lineRule="auto"/>
        <w:rPr>
          <w:b/>
        </w:rPr>
      </w:pPr>
    </w:p>
    <w:sectPr w:rsidR="00762064" w:rsidRPr="00762064" w:rsidSect="004D5D3A">
      <w:footerReference w:type="default" r:id="rId8"/>
      <w:headerReference w:type="first" r:id="rId9"/>
      <w:footerReference w:type="first" r:id="rId10"/>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CE356" w14:textId="77777777" w:rsidR="00977280" w:rsidRDefault="00977280">
      <w:r>
        <w:separator/>
      </w:r>
    </w:p>
  </w:endnote>
  <w:endnote w:type="continuationSeparator" w:id="0">
    <w:p w14:paraId="3F024E93" w14:textId="77777777" w:rsidR="00977280" w:rsidRDefault="0097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notTrueType/>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FE000" w14:textId="0E628994" w:rsidR="00F538F4" w:rsidRDefault="00141DF0" w:rsidP="00F538F4">
    <w:pPr>
      <w:pStyle w:val="Footer"/>
      <w:spacing w:after="0"/>
      <w:jc w:val="right"/>
      <w:rPr>
        <w:i/>
        <w:color w:val="FF0000"/>
        <w:sz w:val="16"/>
        <w:szCs w:val="16"/>
      </w:rPr>
    </w:pPr>
    <w:r>
      <w:rPr>
        <w:i/>
        <w:sz w:val="16"/>
        <w:szCs w:val="16"/>
      </w:rPr>
      <w:t>Ecosystem</w:t>
    </w:r>
    <w:r w:rsidR="003B45AF">
      <w:rPr>
        <w:i/>
        <w:sz w:val="16"/>
        <w:szCs w:val="16"/>
      </w:rPr>
      <w:t>s</w:t>
    </w:r>
    <w:r w:rsidR="00F538F4" w:rsidRPr="008B5602">
      <w:rPr>
        <w:i/>
        <w:color w:val="FF0000"/>
        <w:sz w:val="16"/>
        <w:szCs w:val="16"/>
      </w:rPr>
      <w:t xml:space="preserve"> </w:t>
    </w:r>
    <w:r w:rsidR="00F538F4" w:rsidRPr="008B5602">
      <w:rPr>
        <w:i/>
        <w:sz w:val="16"/>
        <w:szCs w:val="16"/>
      </w:rPr>
      <w:t xml:space="preserve">Unit, </w:t>
    </w:r>
    <w:r w:rsidR="00E95F68">
      <w:rPr>
        <w:i/>
        <w:sz w:val="16"/>
        <w:szCs w:val="16"/>
      </w:rPr>
      <w:t>Community Connection Activity</w:t>
    </w:r>
  </w:p>
  <w:p w14:paraId="1344DFE3" w14:textId="32A0F9DD" w:rsidR="007F4969" w:rsidRPr="004D5D3A" w:rsidRDefault="00F538F4" w:rsidP="004D5D3A">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870F1F">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77D00" w14:textId="77777777" w:rsidR="007F4969" w:rsidRDefault="007F4969" w:rsidP="007422D2">
    <w:pPr>
      <w:pStyle w:val="Footer"/>
      <w:framePr w:wrap="around" w:vAnchor="text" w:hAnchor="page" w:x="10388" w:y="-161"/>
      <w:rPr>
        <w:rStyle w:val="PageNumber"/>
      </w:rPr>
    </w:pPr>
  </w:p>
  <w:p w14:paraId="08D6886B" w14:textId="7AA2ACF9" w:rsidR="004D5D3A" w:rsidRDefault="004D5D3A" w:rsidP="004D5D3A">
    <w:pPr>
      <w:pStyle w:val="Footer"/>
      <w:spacing w:after="0"/>
      <w:jc w:val="right"/>
      <w:rPr>
        <w:i/>
        <w:sz w:val="16"/>
        <w:szCs w:val="16"/>
      </w:rPr>
    </w:pPr>
    <w:r w:rsidRPr="00FA41A1">
      <w:rPr>
        <w:i/>
        <w:noProof/>
      </w:rPr>
      <w:drawing>
        <wp:anchor distT="0" distB="0" distL="114300" distR="114300" simplePos="0" relativeHeight="251659264" behindDoc="0" locked="0" layoutInCell="1" allowOverlap="1" wp14:anchorId="38C76051" wp14:editId="2922EEAB">
          <wp:simplePos x="0" y="0"/>
          <wp:positionH relativeFrom="margin">
            <wp:posOffset>26035</wp:posOffset>
          </wp:positionH>
          <wp:positionV relativeFrom="paragraph">
            <wp:posOffset>64044</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i/>
        <w:sz w:val="16"/>
        <w:szCs w:val="16"/>
      </w:rPr>
      <w:t xml:space="preserve">  </w:t>
    </w:r>
    <w:r>
      <w:rPr>
        <w:i/>
        <w:sz w:val="16"/>
        <w:szCs w:val="16"/>
      </w:rPr>
      <w:tab/>
    </w:r>
  </w:p>
  <w:p w14:paraId="21B336B4" w14:textId="4E6AA942" w:rsidR="00F538F4" w:rsidRPr="008B5602" w:rsidRDefault="00141DF0" w:rsidP="004D5D3A">
    <w:pPr>
      <w:pStyle w:val="Footer"/>
      <w:spacing w:after="0"/>
      <w:jc w:val="right"/>
      <w:rPr>
        <w:i/>
        <w:sz w:val="16"/>
        <w:szCs w:val="16"/>
      </w:rPr>
    </w:pPr>
    <w:r>
      <w:rPr>
        <w:i/>
        <w:sz w:val="16"/>
        <w:szCs w:val="16"/>
      </w:rPr>
      <w:t>Ecosystems</w:t>
    </w:r>
    <w:r w:rsidRPr="00FA41A1">
      <w:rPr>
        <w:i/>
        <w:sz w:val="16"/>
        <w:szCs w:val="16"/>
      </w:rPr>
      <w:t xml:space="preserve"> </w:t>
    </w:r>
    <w:r w:rsidR="00F538F4" w:rsidRPr="008B5602">
      <w:rPr>
        <w:i/>
        <w:sz w:val="16"/>
        <w:szCs w:val="16"/>
      </w:rPr>
      <w:t xml:space="preserve">Unit, </w:t>
    </w:r>
    <w:r w:rsidR="00E95F68">
      <w:rPr>
        <w:i/>
        <w:sz w:val="16"/>
        <w:szCs w:val="16"/>
      </w:rPr>
      <w:t xml:space="preserve">Community Connection </w:t>
    </w:r>
    <w:r w:rsidR="00F538F4" w:rsidRPr="008B5602">
      <w:rPr>
        <w:i/>
        <w:sz w:val="16"/>
        <w:szCs w:val="16"/>
      </w:rPr>
      <w:t>Activity</w:t>
    </w:r>
  </w:p>
  <w:p w14:paraId="734658BA" w14:textId="6065ABC8" w:rsidR="00F538F4" w:rsidRDefault="00F538F4" w:rsidP="004D5D3A">
    <w:pPr>
      <w:pStyle w:val="Footer"/>
      <w:spacing w:after="0"/>
      <w:jc w:val="right"/>
      <w:rPr>
        <w:i/>
        <w:sz w:val="16"/>
        <w:szCs w:val="16"/>
      </w:rPr>
    </w:pPr>
    <w:r w:rsidRPr="008B5602">
      <w:rPr>
        <w:i/>
        <w:sz w:val="16"/>
        <w:szCs w:val="16"/>
      </w:rPr>
      <w:t>Carbon: Tran</w:t>
    </w:r>
    <w:r>
      <w:rPr>
        <w:i/>
        <w:sz w:val="16"/>
        <w:szCs w:val="16"/>
      </w:rPr>
      <w:t>sformations in Matter and Energy 201</w:t>
    </w:r>
    <w:r w:rsidR="00AA2E1F">
      <w:rPr>
        <w:i/>
        <w:sz w:val="16"/>
        <w:szCs w:val="16"/>
      </w:rPr>
      <w:t>9</w:t>
    </w:r>
  </w:p>
  <w:p w14:paraId="1FCFC107" w14:textId="51763964" w:rsidR="007F4969" w:rsidRPr="004D5D3A" w:rsidRDefault="00F538F4" w:rsidP="004D5D3A">
    <w:pPr>
      <w:pStyle w:val="Footer"/>
      <w:tabs>
        <w:tab w:val="clear" w:pos="4320"/>
        <w:tab w:val="clear" w:pos="8640"/>
        <w:tab w:val="left" w:pos="8160"/>
      </w:tabs>
      <w:jc w:val="right"/>
    </w:pPr>
    <w:r w:rsidRPr="008B5602">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C45DB" w14:textId="77777777" w:rsidR="00977280" w:rsidRDefault="00977280">
      <w:r>
        <w:separator/>
      </w:r>
    </w:p>
  </w:footnote>
  <w:footnote w:type="continuationSeparator" w:id="0">
    <w:p w14:paraId="7B2529C2" w14:textId="77777777" w:rsidR="00977280" w:rsidRDefault="00977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820E4" w14:textId="77777777"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DE3769"/>
    <w:multiLevelType w:val="hybridMultilevel"/>
    <w:tmpl w:val="A31256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401B1"/>
    <w:multiLevelType w:val="hybridMultilevel"/>
    <w:tmpl w:val="0FDA5AB2"/>
    <w:lvl w:ilvl="0" w:tplc="D6BC79A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A324E"/>
    <w:multiLevelType w:val="hybridMultilevel"/>
    <w:tmpl w:val="32D0A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4"/>
  </w:num>
  <w:num w:numId="3">
    <w:abstractNumId w:val="0"/>
  </w:num>
  <w:num w:numId="4">
    <w:abstractNumId w:val="7"/>
  </w:num>
  <w:num w:numId="5">
    <w:abstractNumId w:val="15"/>
  </w:num>
  <w:num w:numId="6">
    <w:abstractNumId w:val="21"/>
  </w:num>
  <w:num w:numId="7">
    <w:abstractNumId w:val="27"/>
  </w:num>
  <w:num w:numId="8">
    <w:abstractNumId w:val="25"/>
  </w:num>
  <w:num w:numId="9">
    <w:abstractNumId w:val="5"/>
  </w:num>
  <w:num w:numId="10">
    <w:abstractNumId w:val="8"/>
  </w:num>
  <w:num w:numId="11">
    <w:abstractNumId w:val="20"/>
  </w:num>
  <w:num w:numId="12">
    <w:abstractNumId w:val="14"/>
  </w:num>
  <w:num w:numId="13">
    <w:abstractNumId w:val="2"/>
  </w:num>
  <w:num w:numId="14">
    <w:abstractNumId w:val="18"/>
  </w:num>
  <w:num w:numId="15">
    <w:abstractNumId w:val="28"/>
  </w:num>
  <w:num w:numId="16">
    <w:abstractNumId w:val="19"/>
  </w:num>
  <w:num w:numId="17">
    <w:abstractNumId w:val="6"/>
  </w:num>
  <w:num w:numId="18">
    <w:abstractNumId w:val="10"/>
  </w:num>
  <w:num w:numId="19">
    <w:abstractNumId w:val="22"/>
  </w:num>
  <w:num w:numId="20">
    <w:abstractNumId w:val="23"/>
  </w:num>
  <w:num w:numId="21">
    <w:abstractNumId w:val="9"/>
  </w:num>
  <w:num w:numId="22">
    <w:abstractNumId w:val="26"/>
  </w:num>
  <w:num w:numId="23">
    <w:abstractNumId w:val="26"/>
  </w:num>
  <w:num w:numId="24">
    <w:abstractNumId w:val="17"/>
  </w:num>
  <w:num w:numId="25">
    <w:abstractNumId w:val="12"/>
  </w:num>
  <w:num w:numId="26">
    <w:abstractNumId w:val="11"/>
  </w:num>
  <w:num w:numId="27">
    <w:abstractNumId w:val="16"/>
  </w:num>
  <w:num w:numId="28">
    <w:abstractNumId w:val="3"/>
  </w:num>
  <w:num w:numId="29">
    <w:abstractNumId w:val="4"/>
  </w:num>
  <w:num w:numId="30">
    <w:abstractNumId w:val="17"/>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CE"/>
    <w:rsid w:val="00003741"/>
    <w:rsid w:val="000113F2"/>
    <w:rsid w:val="0001273F"/>
    <w:rsid w:val="00022932"/>
    <w:rsid w:val="00033AC5"/>
    <w:rsid w:val="00054451"/>
    <w:rsid w:val="00064F8F"/>
    <w:rsid w:val="00075898"/>
    <w:rsid w:val="00076405"/>
    <w:rsid w:val="00080F0A"/>
    <w:rsid w:val="000A33CE"/>
    <w:rsid w:val="000C42BE"/>
    <w:rsid w:val="000F0727"/>
    <w:rsid w:val="00104047"/>
    <w:rsid w:val="001227DB"/>
    <w:rsid w:val="001337A9"/>
    <w:rsid w:val="00135C69"/>
    <w:rsid w:val="00135DEB"/>
    <w:rsid w:val="00137688"/>
    <w:rsid w:val="001401F3"/>
    <w:rsid w:val="00140594"/>
    <w:rsid w:val="00141DF0"/>
    <w:rsid w:val="0016032A"/>
    <w:rsid w:val="00166DEF"/>
    <w:rsid w:val="00180A62"/>
    <w:rsid w:val="00184C6A"/>
    <w:rsid w:val="001A1C80"/>
    <w:rsid w:val="001C2E43"/>
    <w:rsid w:val="001C2EEA"/>
    <w:rsid w:val="001D5CE5"/>
    <w:rsid w:val="00201696"/>
    <w:rsid w:val="00206A9A"/>
    <w:rsid w:val="00206DEE"/>
    <w:rsid w:val="0020776E"/>
    <w:rsid w:val="002275B9"/>
    <w:rsid w:val="0023266B"/>
    <w:rsid w:val="00244DAB"/>
    <w:rsid w:val="00245EEB"/>
    <w:rsid w:val="00252C63"/>
    <w:rsid w:val="00261AB8"/>
    <w:rsid w:val="0027552A"/>
    <w:rsid w:val="002871B8"/>
    <w:rsid w:val="00292E5B"/>
    <w:rsid w:val="002A5C2F"/>
    <w:rsid w:val="002C04B6"/>
    <w:rsid w:val="002E1005"/>
    <w:rsid w:val="0033560B"/>
    <w:rsid w:val="00343032"/>
    <w:rsid w:val="003502FB"/>
    <w:rsid w:val="00361172"/>
    <w:rsid w:val="00363F76"/>
    <w:rsid w:val="00371E47"/>
    <w:rsid w:val="003807E9"/>
    <w:rsid w:val="003871B5"/>
    <w:rsid w:val="00396C4D"/>
    <w:rsid w:val="003A4D99"/>
    <w:rsid w:val="003B45AF"/>
    <w:rsid w:val="003E06EF"/>
    <w:rsid w:val="003E47FD"/>
    <w:rsid w:val="004138A0"/>
    <w:rsid w:val="00430B79"/>
    <w:rsid w:val="00430D4D"/>
    <w:rsid w:val="00435931"/>
    <w:rsid w:val="0049586E"/>
    <w:rsid w:val="004A7B23"/>
    <w:rsid w:val="004D5D3A"/>
    <w:rsid w:val="00502772"/>
    <w:rsid w:val="00536D02"/>
    <w:rsid w:val="00545934"/>
    <w:rsid w:val="00545D34"/>
    <w:rsid w:val="00552C56"/>
    <w:rsid w:val="005A64AD"/>
    <w:rsid w:val="005C41C3"/>
    <w:rsid w:val="005F27E8"/>
    <w:rsid w:val="00637B60"/>
    <w:rsid w:val="0064466D"/>
    <w:rsid w:val="0066401F"/>
    <w:rsid w:val="00693E3E"/>
    <w:rsid w:val="006F5F72"/>
    <w:rsid w:val="00712719"/>
    <w:rsid w:val="007422D2"/>
    <w:rsid w:val="00750633"/>
    <w:rsid w:val="007526C4"/>
    <w:rsid w:val="00762064"/>
    <w:rsid w:val="00762640"/>
    <w:rsid w:val="0076534B"/>
    <w:rsid w:val="007666ED"/>
    <w:rsid w:val="00790720"/>
    <w:rsid w:val="007A4DE0"/>
    <w:rsid w:val="007D2A42"/>
    <w:rsid w:val="007F4969"/>
    <w:rsid w:val="007F65AC"/>
    <w:rsid w:val="008423F7"/>
    <w:rsid w:val="00860C2E"/>
    <w:rsid w:val="00861A04"/>
    <w:rsid w:val="00870F1F"/>
    <w:rsid w:val="008741A5"/>
    <w:rsid w:val="008852FC"/>
    <w:rsid w:val="008C1C0E"/>
    <w:rsid w:val="008C70E5"/>
    <w:rsid w:val="008E016E"/>
    <w:rsid w:val="008F140C"/>
    <w:rsid w:val="008F3726"/>
    <w:rsid w:val="009063BB"/>
    <w:rsid w:val="00913E5F"/>
    <w:rsid w:val="00977280"/>
    <w:rsid w:val="00983032"/>
    <w:rsid w:val="009C36BB"/>
    <w:rsid w:val="009D68B7"/>
    <w:rsid w:val="00A0738F"/>
    <w:rsid w:val="00A1205F"/>
    <w:rsid w:val="00A13C9A"/>
    <w:rsid w:val="00A26611"/>
    <w:rsid w:val="00A3684A"/>
    <w:rsid w:val="00A40110"/>
    <w:rsid w:val="00A513B0"/>
    <w:rsid w:val="00A56E4D"/>
    <w:rsid w:val="00A7427E"/>
    <w:rsid w:val="00AA2E1F"/>
    <w:rsid w:val="00B01CC3"/>
    <w:rsid w:val="00B074EE"/>
    <w:rsid w:val="00B10EB8"/>
    <w:rsid w:val="00B20ECE"/>
    <w:rsid w:val="00B22345"/>
    <w:rsid w:val="00B24208"/>
    <w:rsid w:val="00B26107"/>
    <w:rsid w:val="00B43350"/>
    <w:rsid w:val="00B51331"/>
    <w:rsid w:val="00B51729"/>
    <w:rsid w:val="00B56E42"/>
    <w:rsid w:val="00B625ED"/>
    <w:rsid w:val="00BB67BB"/>
    <w:rsid w:val="00BB695C"/>
    <w:rsid w:val="00BD1F8E"/>
    <w:rsid w:val="00BE6CFC"/>
    <w:rsid w:val="00BF2C67"/>
    <w:rsid w:val="00BF713F"/>
    <w:rsid w:val="00C23554"/>
    <w:rsid w:val="00C34D3C"/>
    <w:rsid w:val="00C451A7"/>
    <w:rsid w:val="00CA2ECA"/>
    <w:rsid w:val="00CA47D3"/>
    <w:rsid w:val="00CB4C70"/>
    <w:rsid w:val="00CD3CCA"/>
    <w:rsid w:val="00CE1B5E"/>
    <w:rsid w:val="00D944B8"/>
    <w:rsid w:val="00DD04A3"/>
    <w:rsid w:val="00DD0CBA"/>
    <w:rsid w:val="00E043CF"/>
    <w:rsid w:val="00E05AB7"/>
    <w:rsid w:val="00E23366"/>
    <w:rsid w:val="00E51CE2"/>
    <w:rsid w:val="00E6181C"/>
    <w:rsid w:val="00E61F11"/>
    <w:rsid w:val="00E6545B"/>
    <w:rsid w:val="00E95BEB"/>
    <w:rsid w:val="00E95F68"/>
    <w:rsid w:val="00EB388B"/>
    <w:rsid w:val="00EB6278"/>
    <w:rsid w:val="00EF2717"/>
    <w:rsid w:val="00EF28F1"/>
    <w:rsid w:val="00F17224"/>
    <w:rsid w:val="00F23278"/>
    <w:rsid w:val="00F32C38"/>
    <w:rsid w:val="00F44F93"/>
    <w:rsid w:val="00F538F4"/>
    <w:rsid w:val="00FA41A1"/>
    <w:rsid w:val="00FC75A0"/>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05A8B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3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FA41A1"/>
    <w:rPr>
      <w:sz w:val="16"/>
      <w:szCs w:val="16"/>
    </w:rPr>
  </w:style>
  <w:style w:type="paragraph" w:styleId="CommentText">
    <w:name w:val="annotation text"/>
    <w:basedOn w:val="Normal"/>
    <w:link w:val="CommentTextChar"/>
    <w:uiPriority w:val="99"/>
    <w:semiHidden/>
    <w:unhideWhenUsed/>
    <w:rsid w:val="00FA41A1"/>
    <w:rPr>
      <w:sz w:val="20"/>
    </w:rPr>
  </w:style>
  <w:style w:type="character" w:customStyle="1" w:styleId="CommentTextChar">
    <w:name w:val="Comment Text Char"/>
    <w:basedOn w:val="DefaultParagraphFont"/>
    <w:link w:val="CommentText"/>
    <w:uiPriority w:val="99"/>
    <w:semiHidden/>
    <w:rsid w:val="00FA41A1"/>
    <w:rPr>
      <w:rFonts w:ascii="Arial" w:hAnsi="Arial"/>
    </w:rPr>
  </w:style>
  <w:style w:type="paragraph" w:styleId="CommentSubject">
    <w:name w:val="annotation subject"/>
    <w:basedOn w:val="CommentText"/>
    <w:next w:val="CommentText"/>
    <w:link w:val="CommentSubjectChar"/>
    <w:uiPriority w:val="99"/>
    <w:semiHidden/>
    <w:unhideWhenUsed/>
    <w:rsid w:val="00FA41A1"/>
    <w:rPr>
      <w:b/>
      <w:bCs/>
    </w:rPr>
  </w:style>
  <w:style w:type="character" w:customStyle="1" w:styleId="CommentSubjectChar">
    <w:name w:val="Comment Subject Char"/>
    <w:basedOn w:val="CommentTextChar"/>
    <w:link w:val="CommentSubject"/>
    <w:uiPriority w:val="99"/>
    <w:semiHidden/>
    <w:rsid w:val="00FA41A1"/>
    <w:rPr>
      <w:rFonts w:ascii="Arial" w:hAnsi="Arial"/>
      <w:b/>
      <w:bCs/>
    </w:rPr>
  </w:style>
  <w:style w:type="paragraph" w:styleId="BalloonText">
    <w:name w:val="Balloon Text"/>
    <w:basedOn w:val="Normal"/>
    <w:link w:val="BalloonTextChar"/>
    <w:uiPriority w:val="99"/>
    <w:semiHidden/>
    <w:unhideWhenUsed/>
    <w:rsid w:val="00FA41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1A1"/>
    <w:rPr>
      <w:rFonts w:ascii="Segoe UI" w:hAnsi="Segoe UI" w:cs="Segoe UI"/>
      <w:sz w:val="18"/>
      <w:szCs w:val="18"/>
    </w:rPr>
  </w:style>
  <w:style w:type="paragraph" w:styleId="Revision">
    <w:name w:val="Revision"/>
    <w:hidden/>
    <w:uiPriority w:val="99"/>
    <w:semiHidden/>
    <w:rsid w:val="00180A6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423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atlowcarbon.org/food-scor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rker\OneDrive%20for%20Business\Env%20Lit\Biodigester%20Lessons\Templates\CTIME_Worksheet_Template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C:\Users\parker\OneDrive for Business\Env Lit\Biodigester Lessons\Templates\CTIME_Worksheet_Template_dated.dotx</Template>
  <TotalTime>1</TotalTime>
  <Pages>2</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Parker, Joyce</dc:creator>
  <cp:lastModifiedBy>Tompkins, Elizabeth</cp:lastModifiedBy>
  <cp:revision>3</cp:revision>
  <dcterms:created xsi:type="dcterms:W3CDTF">2018-03-29T14:52:00Z</dcterms:created>
  <dcterms:modified xsi:type="dcterms:W3CDTF">2019-12-17T20:04:00Z</dcterms:modified>
</cp:coreProperties>
</file>